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1C0AE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PLUMTRE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0BD9D4B1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C138FB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B3D53F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Warner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Nuthall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Nottinghamshire(q.v.),</w:t>
      </w:r>
    </w:p>
    <w:p w14:paraId="2F08801E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Waghem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mercer(q.v.),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Nottingham(q.v.)</w:t>
      </w:r>
    </w:p>
    <w:p w14:paraId="7427DB82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William Burton of Nottingham(q.v.).</w:t>
      </w:r>
    </w:p>
    <w:p w14:paraId="381CF78C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A51904C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1996AA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B5D68C" w14:textId="77777777" w:rsidR="00217722" w:rsidRDefault="00217722" w:rsidP="002177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239FC0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9EB2F" w14:textId="77777777" w:rsidR="00217722" w:rsidRDefault="00217722" w:rsidP="009139A6">
      <w:r>
        <w:separator/>
      </w:r>
    </w:p>
  </w:endnote>
  <w:endnote w:type="continuationSeparator" w:id="0">
    <w:p w14:paraId="4A7494E5" w14:textId="77777777" w:rsidR="00217722" w:rsidRDefault="002177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AD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15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23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A9FF0" w14:textId="77777777" w:rsidR="00217722" w:rsidRDefault="00217722" w:rsidP="009139A6">
      <w:r>
        <w:separator/>
      </w:r>
    </w:p>
  </w:footnote>
  <w:footnote w:type="continuationSeparator" w:id="0">
    <w:p w14:paraId="2B5A8005" w14:textId="77777777" w:rsidR="00217722" w:rsidRDefault="002177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F6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38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CF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22"/>
    <w:rsid w:val="000666E0"/>
    <w:rsid w:val="0021772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F394"/>
  <w15:chartTrackingRefBased/>
  <w15:docId w15:val="{8EE5C8D0-69CA-47FB-AE7B-4B14041A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77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2022-07-24T11:41:00Z</dcterms:created>
  <dcterms:modified xsi:type="dcterms:W3CDTF">2022-07-24T11:41:00Z</dcterms:modified>
</cp:coreProperties>
</file>